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595EE" w14:textId="77777777" w:rsidR="000A1173" w:rsidRPr="00381419" w:rsidRDefault="00BF4C11" w:rsidP="00F95A0A">
      <w:pPr>
        <w:ind w:left="9214" w:firstLine="146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14:paraId="6D559D81" w14:textId="77777777" w:rsidR="000A1173" w:rsidRPr="00381419" w:rsidRDefault="000A1173" w:rsidP="000A1173">
      <w:pPr>
        <w:ind w:left="8789" w:firstLine="425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14:paraId="08885A19" w14:textId="77777777" w:rsidR="00C470E1" w:rsidRDefault="00C470E1" w:rsidP="000A1173">
      <w:pPr>
        <w:ind w:left="9214"/>
        <w:jc w:val="center"/>
        <w:rPr>
          <w:sz w:val="24"/>
          <w:szCs w:val="24"/>
        </w:rPr>
      </w:pPr>
    </w:p>
    <w:p w14:paraId="71F52AD9" w14:textId="77777777" w:rsidR="000A1173" w:rsidRPr="00ED292C" w:rsidRDefault="000A1173" w:rsidP="000A1173">
      <w:pPr>
        <w:ind w:left="9214"/>
        <w:jc w:val="center"/>
        <w:rPr>
          <w:sz w:val="24"/>
          <w:szCs w:val="24"/>
        </w:rPr>
      </w:pPr>
      <w:proofErr w:type="gramStart"/>
      <w:r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</w:t>
      </w:r>
      <w:r w:rsidR="00ED292C">
        <w:rPr>
          <w:sz w:val="24"/>
          <w:szCs w:val="24"/>
        </w:rPr>
        <w:t>_______</w:t>
      </w:r>
      <w:proofErr w:type="gramEnd"/>
    </w:p>
    <w:p w14:paraId="6579C8C1" w14:textId="77777777"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14:paraId="0C17931F" w14:textId="77777777"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E8018F">
        <w:rPr>
          <w:sz w:val="26"/>
          <w:szCs w:val="26"/>
        </w:rPr>
        <w:t xml:space="preserve">Приложение </w:t>
      </w:r>
      <w:r w:rsidR="0051126A" w:rsidRPr="00381419">
        <w:rPr>
          <w:sz w:val="26"/>
          <w:szCs w:val="26"/>
        </w:rPr>
        <w:t>2</w:t>
      </w:r>
    </w:p>
    <w:p w14:paraId="7F73BB2A" w14:textId="77777777"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14:paraId="15E02F39" w14:textId="77777777" w:rsidR="00EE45C5" w:rsidRDefault="00EE45C5" w:rsidP="00334C54">
      <w:pPr>
        <w:ind w:left="9781"/>
        <w:jc w:val="center"/>
        <w:rPr>
          <w:szCs w:val="28"/>
        </w:rPr>
      </w:pPr>
    </w:p>
    <w:p w14:paraId="54806603" w14:textId="77777777"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14:paraId="5CD665CB" w14:textId="77777777"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14:paraId="280BFB62" w14:textId="77777777" w:rsidR="00937ED9" w:rsidRDefault="00937ED9" w:rsidP="00937ED9">
      <w:pPr>
        <w:jc w:val="center"/>
        <w:rPr>
          <w:b/>
          <w:szCs w:val="28"/>
        </w:rPr>
      </w:pPr>
    </w:p>
    <w:tbl>
      <w:tblPr>
        <w:tblW w:w="22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850"/>
        <w:gridCol w:w="850"/>
        <w:gridCol w:w="851"/>
        <w:gridCol w:w="708"/>
        <w:gridCol w:w="851"/>
        <w:gridCol w:w="850"/>
        <w:gridCol w:w="709"/>
        <w:gridCol w:w="851"/>
        <w:gridCol w:w="851"/>
        <w:gridCol w:w="709"/>
        <w:gridCol w:w="819"/>
      </w:tblGrid>
      <w:tr w:rsidR="00615B09" w:rsidRPr="006636ED" w14:paraId="715089C6" w14:textId="77777777" w:rsidTr="003567B3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14:paraId="6EB7A1E2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14:paraId="15CA5FA7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0FC44996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680" w:type="dxa"/>
            <w:gridSpan w:val="24"/>
            <w:shd w:val="clear" w:color="auto" w:fill="auto"/>
            <w:vAlign w:val="center"/>
            <w:hideMark/>
          </w:tcPr>
          <w:p w14:paraId="7847B0A4" w14:textId="77777777"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 xml:space="preserve">Объем и источники финансирования, </w:t>
            </w:r>
            <w:proofErr w:type="spellStart"/>
            <w:r w:rsidRPr="00B27F66">
              <w:rPr>
                <w:sz w:val="18"/>
                <w:szCs w:val="18"/>
              </w:rPr>
              <w:t>тыс</w:t>
            </w:r>
            <w:proofErr w:type="gramStart"/>
            <w:r w:rsidRPr="00B27F66">
              <w:rPr>
                <w:sz w:val="18"/>
                <w:szCs w:val="18"/>
              </w:rPr>
              <w:t>.р</w:t>
            </w:r>
            <w:proofErr w:type="gramEnd"/>
            <w:r w:rsidRPr="00B27F66">
              <w:rPr>
                <w:sz w:val="18"/>
                <w:szCs w:val="18"/>
              </w:rPr>
              <w:t>ублей</w:t>
            </w:r>
            <w:proofErr w:type="spellEnd"/>
          </w:p>
        </w:tc>
      </w:tr>
      <w:tr w:rsidR="00615B09" w:rsidRPr="006636ED" w14:paraId="704838FE" w14:textId="77777777" w:rsidTr="003567B3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14:paraId="39C2570F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14:paraId="6F92A41A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7AE687D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14:paraId="28EB64BE" w14:textId="77777777"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14:paraId="6984A4FD" w14:textId="77777777"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14:paraId="20BA6131" w14:textId="77777777"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92F6221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14:paraId="19D450DA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12E6BE7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CEE32F0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379" w:type="dxa"/>
            <w:gridSpan w:val="3"/>
            <w:shd w:val="clear" w:color="auto" w:fill="auto"/>
            <w:vAlign w:val="center"/>
          </w:tcPr>
          <w:p w14:paraId="09251FF9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14:paraId="25C935F0" w14:textId="77777777" w:rsidTr="003567B3">
        <w:trPr>
          <w:tblHeader/>
        </w:trPr>
        <w:tc>
          <w:tcPr>
            <w:tcW w:w="527" w:type="dxa"/>
            <w:vMerge/>
            <w:vAlign w:val="center"/>
            <w:hideMark/>
          </w:tcPr>
          <w:p w14:paraId="1DBF688E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14:paraId="531AC1DD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48C108E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63E62F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8287AB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бюджет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г.о</w:t>
            </w:r>
            <w:proofErr w:type="spellEnd"/>
            <w:r w:rsidRPr="006636ED">
              <w:rPr>
                <w:color w:val="000000"/>
                <w:sz w:val="16"/>
                <w:szCs w:val="16"/>
              </w:rPr>
              <w:t>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B88DB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иные </w:t>
            </w:r>
            <w:proofErr w:type="spellStart"/>
            <w:proofErr w:type="gramStart"/>
            <w:r w:rsidRPr="006636ED">
              <w:rPr>
                <w:color w:val="000000"/>
                <w:sz w:val="16"/>
                <w:szCs w:val="16"/>
              </w:rPr>
              <w:t>источ-ники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DE1C51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F11256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бюджет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г.о</w:t>
            </w:r>
            <w:proofErr w:type="spellEnd"/>
            <w:r w:rsidRPr="006636ED">
              <w:rPr>
                <w:color w:val="000000"/>
                <w:sz w:val="16"/>
                <w:szCs w:val="16"/>
              </w:rPr>
              <w:t>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4594EF3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иные </w:t>
            </w:r>
            <w:proofErr w:type="spellStart"/>
            <w:proofErr w:type="gramStart"/>
            <w:r w:rsidRPr="006636ED">
              <w:rPr>
                <w:color w:val="000000"/>
                <w:sz w:val="16"/>
                <w:szCs w:val="16"/>
              </w:rPr>
              <w:t>источ-ники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3694BA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44BE2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0FEC4E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E92B18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26DCC5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F057BB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628124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01249D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E6490A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8CF2B5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47B6B6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393D5B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F3B2B6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1BC41D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3F57C3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16BBC3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2E2591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D642417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14:paraId="0C180B58" w14:textId="77777777" w:rsidTr="007140BE">
        <w:tc>
          <w:tcPr>
            <w:tcW w:w="527" w:type="dxa"/>
            <w:shd w:val="clear" w:color="auto" w:fill="auto"/>
            <w:vAlign w:val="center"/>
            <w:hideMark/>
          </w:tcPr>
          <w:p w14:paraId="3326F8C7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922B3CB" w14:textId="77777777" w:rsidR="00615B09" w:rsidRPr="006636ED" w:rsidRDefault="00355075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355075">
              <w:rPr>
                <w:sz w:val="16"/>
                <w:szCs w:val="16"/>
              </w:rPr>
              <w:t>Разработка проектно-изыскательской документации по объекту: "Проектирование и реконструкция строящихся сооружений НФС в городе Кинель Самарской области"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587A37" w14:textId="77777777"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557968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1F5410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E8B604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B86E0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922DE4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BF780F6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1B1E09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BE962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150B3A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5C7F02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814419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1E3AC9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C22AB4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ED14A2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3D4B24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787813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A33C21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46A5EA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57D961" w14:textId="2E6C7DEA" w:rsidR="00615B09" w:rsidRPr="007140BE" w:rsidRDefault="00CD116C" w:rsidP="00950A4A">
            <w:pPr>
              <w:jc w:val="center"/>
              <w:rPr>
                <w:sz w:val="16"/>
                <w:szCs w:val="16"/>
              </w:rPr>
            </w:pPr>
            <w:r w:rsidRPr="007140BE">
              <w:rPr>
                <w:sz w:val="16"/>
                <w:szCs w:val="16"/>
              </w:rPr>
              <w:t>27777,8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3B09C5" w14:textId="4FEE0EA7" w:rsidR="00CD116C" w:rsidRPr="007140BE" w:rsidRDefault="00CD116C" w:rsidP="00CD116C">
            <w:pPr>
              <w:jc w:val="center"/>
              <w:rPr>
                <w:sz w:val="16"/>
                <w:szCs w:val="16"/>
              </w:rPr>
            </w:pPr>
            <w:r w:rsidRPr="007140BE">
              <w:rPr>
                <w:sz w:val="16"/>
                <w:szCs w:val="16"/>
              </w:rPr>
              <w:t>2777,8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F2B8DD" w14:textId="77777777"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25 00</w:t>
            </w:r>
            <w:r w:rsidR="00615B09"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AAB826" w14:textId="77777777"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32 715</w:t>
            </w:r>
            <w:r w:rsidR="00615B09"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6756AE" w14:textId="77777777"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3 271,5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07538FC" w14:textId="77777777"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29 443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</w:p>
        </w:tc>
      </w:tr>
      <w:tr w:rsidR="0014506A" w:rsidRPr="006636ED" w14:paraId="39A65C5B" w14:textId="77777777" w:rsidTr="002B6D17">
        <w:tc>
          <w:tcPr>
            <w:tcW w:w="527" w:type="dxa"/>
            <w:shd w:val="clear" w:color="auto" w:fill="auto"/>
            <w:vAlign w:val="center"/>
            <w:hideMark/>
          </w:tcPr>
          <w:p w14:paraId="1177E2BF" w14:textId="77777777"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14:paraId="3F428092" w14:textId="77777777"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54B29F1" w14:textId="77777777"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 xml:space="preserve">Обеспечение охраны строящихся очистных сооружений на насосно-фильтровальной станции </w:t>
            </w:r>
            <w:proofErr w:type="spellStart"/>
            <w:r w:rsidRPr="00A2535A">
              <w:rPr>
                <w:sz w:val="16"/>
                <w:szCs w:val="16"/>
              </w:rPr>
              <w:t>г.Кинеля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94F8A3" w14:textId="77777777"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13693E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B95C2C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1C626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EB6230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22C917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C8968B8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3543A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4318CD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C1B4153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A5C042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CD52CE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EE96D4" w14:textId="77777777"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1D35BB" w14:textId="77777777"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A3244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B4378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C2E746" w14:textId="77777777"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2F28DF" w14:textId="77777777"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3FAE95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194D1E" w14:textId="77777777" w:rsidR="0014506A" w:rsidRPr="006636ED" w:rsidRDefault="00E126B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B03A36" w14:textId="77777777" w:rsidR="0014506A" w:rsidRPr="006636ED" w:rsidRDefault="00E126B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B5F9F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42619A" w14:textId="77777777" w:rsidR="0014506A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 w:rsidRPr="003C2CFD">
              <w:rPr>
                <w:sz w:val="16"/>
                <w:szCs w:val="16"/>
              </w:rPr>
              <w:t>0</w:t>
            </w:r>
            <w:r w:rsidR="0014506A" w:rsidRPr="003C2CF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A71C9F" w14:textId="77777777" w:rsidR="0014506A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901EB2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61746BE7" w14:textId="77777777" w:rsidTr="003567B3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14:paraId="3E31E334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1AE61B0F" w14:textId="77777777"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A8C7C6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04A8A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C80C6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19D0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429AF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3FEC1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E52147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E6E8D9" w14:textId="77777777"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7FB6B5" w14:textId="77777777"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910A8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4ECA65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B7523E" w14:textId="77777777"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DAEE4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F4579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D0F313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0A1B16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BDE625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932FA66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BCF68C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4B0404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E5FF44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7ED089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12E2EC" w14:textId="7EF0ABD0" w:rsidR="0014506A" w:rsidRPr="006636ED" w:rsidRDefault="00623C2B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5 795</w:t>
            </w:r>
            <w:r w:rsidR="004C5384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9858B1" w14:textId="6775E1C9" w:rsidR="0014506A" w:rsidRPr="006636ED" w:rsidRDefault="00623C2B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5 795</w:t>
            </w:r>
            <w:r w:rsidR="004C5384">
              <w:rPr>
                <w:sz w:val="16"/>
                <w:szCs w:val="16"/>
              </w:rPr>
              <w:t>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78F59CA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3C5AC57C" w14:textId="77777777" w:rsidTr="003567B3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14:paraId="4A5C6EBC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14:paraId="5710F8C3" w14:textId="77777777" w:rsidR="0014506A" w:rsidRPr="006636ED" w:rsidRDefault="0069707E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субси</w:t>
            </w:r>
            <w:r w:rsidR="0014506A">
              <w:rPr>
                <w:sz w:val="16"/>
                <w:szCs w:val="16"/>
              </w:rPr>
              <w:t>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14:paraId="41244235" w14:textId="77777777"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14:paraId="270CBE47" w14:textId="77777777"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EC672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3E60A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0F529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E150B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E243B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14D798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3C486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B148E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47222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F5461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8FEFF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F50B3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BBA02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FB14D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5A4EF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937C85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1CD5A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3D519E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70EE1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6AE46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CA6EB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06F82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6B433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2FF6F3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14:paraId="1AE64362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0156EF7B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F2DF575" w14:textId="77777777"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2E770D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9A022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51FA4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FC04C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5152D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E2D8B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9FE40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CD13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2120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8AB60F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B4320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EF52B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45F89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5EDA8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F32C4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F7D1C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379B8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567AE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B51F1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75CFC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AFED4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2E0E7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EEA18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B6D8D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09A85C3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14:paraId="4C8640D9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0EB3D02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23465CCA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5D627052" w14:textId="77777777"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>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7BE9CF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C572E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D502E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DE1C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2AE15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14795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680B0A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0729DA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DD7FD7" w14:textId="77777777"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7E277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BC90DE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0E5490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CEEFD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D377D9" w14:textId="77777777"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A9A5E3" w14:textId="77777777"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4DB81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9B9D18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E6AD0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881958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4102D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178D1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8D472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F0B203" w14:textId="77777777"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E9F21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3F8028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14:paraId="2336B44C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5572A11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2999FA05" w14:textId="77777777"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>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195A6D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AEBB73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59F8E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AF873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44BF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43E30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6A682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297DF4" w14:textId="77777777"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1A373" w14:textId="77777777"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6785A4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2B4389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CAA307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DD2F97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778AF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1C3BFE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36539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30C8C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9351B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B3722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2F791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4469C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9AC0A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DD738C" w14:textId="77777777"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A6BA7E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04D5EB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0F352B5F" w14:textId="77777777" w:rsidTr="007140BE">
        <w:tc>
          <w:tcPr>
            <w:tcW w:w="527" w:type="dxa"/>
            <w:shd w:val="clear" w:color="auto" w:fill="auto"/>
            <w:vAlign w:val="center"/>
            <w:hideMark/>
          </w:tcPr>
          <w:p w14:paraId="04AF951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5EF73FC9" w14:textId="77777777"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4E56F735" w14:textId="77777777"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Проектирование и реконструкция  канализационных очистных сооружений городского округа Кинель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>. Кинель,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568963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E192B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C5C10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8C22B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1D487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71994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E1129E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81744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56E78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8FD7CD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ABFB2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CE20D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CDC74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6277A2" w14:textId="77777777" w:rsidR="0014506A" w:rsidRPr="0029051F" w:rsidRDefault="00F509FC" w:rsidP="00E20D1F">
            <w:pPr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828 671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946C53" w14:textId="77777777" w:rsidR="0014506A" w:rsidRPr="0029051F" w:rsidRDefault="00F509F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0C8A44" w14:textId="77777777" w:rsidR="0014506A" w:rsidRPr="0029051F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822 81</w:t>
            </w:r>
            <w:r w:rsidR="0014506A" w:rsidRPr="0029051F">
              <w:rPr>
                <w:sz w:val="16"/>
                <w:szCs w:val="16"/>
              </w:rPr>
              <w:t>5,</w:t>
            </w:r>
            <w:r w:rsidRPr="0029051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210B93" w14:textId="77777777" w:rsidR="0014506A" w:rsidRPr="0029051F" w:rsidRDefault="00B40799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232 180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C5DB13" w14:textId="77777777" w:rsidR="0014506A" w:rsidRPr="0029051F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3 208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72251F" w14:textId="77777777" w:rsidR="0014506A" w:rsidRPr="0029051F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228 971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06D91A" w14:textId="2253221F" w:rsidR="00CD116C" w:rsidRPr="00571078" w:rsidRDefault="00616617" w:rsidP="00CD11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CD116C">
              <w:rPr>
                <w:sz w:val="16"/>
                <w:szCs w:val="16"/>
              </w:rPr>
              <w:t>74,2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C36ED3" w14:textId="138961A4" w:rsidR="0014506A" w:rsidRPr="00571078" w:rsidRDefault="00616617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CD116C">
              <w:rPr>
                <w:sz w:val="16"/>
                <w:szCs w:val="16"/>
              </w:rPr>
              <w:t>74,2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7F46DC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CE0DDB" w14:textId="54B0B4AD" w:rsidR="0014506A" w:rsidRPr="006636ED" w:rsidRDefault="00623C2B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41 259</w:t>
            </w:r>
            <w:r w:rsidR="0014506A"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F683A5" w14:textId="0203519E" w:rsidR="0014506A" w:rsidRPr="006636ED" w:rsidRDefault="00623C2B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  <w:r w:rsidR="0014506A" w:rsidRPr="006636ED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63</w:t>
            </w:r>
            <w:r w:rsidR="0014506A" w:rsidRPr="006636ED">
              <w:rPr>
                <w:sz w:val="16"/>
                <w:szCs w:val="16"/>
              </w:rPr>
              <w:t>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92518CD" w14:textId="181C5F40" w:rsidR="0014506A" w:rsidRPr="006636ED" w:rsidRDefault="00623C2B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39 196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</w:t>
            </w:r>
          </w:p>
        </w:tc>
      </w:tr>
      <w:tr w:rsidR="0014506A" w:rsidRPr="006636ED" w14:paraId="7E5500EB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05CD862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38A020D8" w14:textId="77777777"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218CB6B" w14:textId="77777777"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</w:t>
            </w:r>
            <w:r w:rsidRPr="00F17503">
              <w:rPr>
                <w:sz w:val="16"/>
                <w:szCs w:val="16"/>
              </w:rPr>
              <w:lastRenderedPageBreak/>
              <w:t xml:space="preserve">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F17503">
              <w:rPr>
                <w:sz w:val="16"/>
                <w:szCs w:val="16"/>
              </w:rPr>
              <w:t>г.о</w:t>
            </w:r>
            <w:proofErr w:type="spellEnd"/>
            <w:r w:rsidRPr="00F17503">
              <w:rPr>
                <w:sz w:val="16"/>
                <w:szCs w:val="16"/>
              </w:rPr>
              <w:t xml:space="preserve">. </w:t>
            </w:r>
            <w:proofErr w:type="spellStart"/>
            <w:r w:rsidRPr="00F17503">
              <w:rPr>
                <w:sz w:val="16"/>
                <w:szCs w:val="16"/>
              </w:rPr>
              <w:t>Кинель</w:t>
            </w:r>
            <w:proofErr w:type="spellEnd"/>
            <w:r w:rsidRPr="00F17503">
              <w:rPr>
                <w:sz w:val="16"/>
                <w:szCs w:val="16"/>
              </w:rPr>
              <w:t xml:space="preserve">, </w:t>
            </w:r>
            <w:proofErr w:type="spellStart"/>
            <w:r w:rsidRPr="00F17503">
              <w:rPr>
                <w:sz w:val="16"/>
                <w:szCs w:val="16"/>
              </w:rPr>
              <w:t>п.г.т</w:t>
            </w:r>
            <w:proofErr w:type="spellEnd"/>
            <w:r w:rsidRPr="00F17503">
              <w:rPr>
                <w:sz w:val="16"/>
                <w:szCs w:val="16"/>
              </w:rPr>
              <w:t xml:space="preserve">. </w:t>
            </w:r>
            <w:proofErr w:type="spellStart"/>
            <w:r w:rsidRPr="00F17503">
              <w:rPr>
                <w:sz w:val="16"/>
                <w:szCs w:val="16"/>
              </w:rPr>
              <w:t>Усть-Кинельский</w:t>
            </w:r>
            <w:proofErr w:type="spellEnd"/>
            <w:r w:rsidRPr="00F17503">
              <w:rPr>
                <w:sz w:val="16"/>
                <w:szCs w:val="16"/>
              </w:rPr>
              <w:t>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40B69E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lastRenderedPageBreak/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AA90D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840A0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80D08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CBE6A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5BEC2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7EA3E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3913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40C5D353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14:paraId="0048FEC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631128" w14:textId="77777777"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295DE7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8510AD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DDC571" w14:textId="77777777"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EC5EF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04C8B5" w14:textId="77777777"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949575" w14:textId="77777777" w:rsidR="0014506A" w:rsidRPr="00571078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22 773,8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366AD7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ADA2EF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5062B9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E81A03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3AD7E1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78B711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13E955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EB39C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1416E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EBE872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14:paraId="72E797F6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1E113853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15AA92DC" w14:textId="77777777"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 xml:space="preserve"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2A11C1">
              <w:rPr>
                <w:sz w:val="16"/>
                <w:szCs w:val="16"/>
              </w:rPr>
              <w:t>г.о</w:t>
            </w:r>
            <w:proofErr w:type="spellEnd"/>
            <w:r w:rsidRPr="002A11C1">
              <w:rPr>
                <w:sz w:val="16"/>
                <w:szCs w:val="16"/>
              </w:rPr>
              <w:t xml:space="preserve">. </w:t>
            </w:r>
            <w:proofErr w:type="spellStart"/>
            <w:r w:rsidRPr="002A11C1">
              <w:rPr>
                <w:sz w:val="16"/>
                <w:szCs w:val="16"/>
              </w:rPr>
              <w:t>Кинель</w:t>
            </w:r>
            <w:proofErr w:type="spellEnd"/>
            <w:r w:rsidRPr="002A11C1">
              <w:rPr>
                <w:sz w:val="16"/>
                <w:szCs w:val="16"/>
              </w:rPr>
              <w:t xml:space="preserve">, </w:t>
            </w:r>
            <w:proofErr w:type="spellStart"/>
            <w:r w:rsidRPr="002A11C1">
              <w:rPr>
                <w:sz w:val="16"/>
                <w:szCs w:val="16"/>
              </w:rPr>
              <w:t>п.г.т</w:t>
            </w:r>
            <w:proofErr w:type="spellEnd"/>
            <w:r w:rsidRPr="002A11C1">
              <w:rPr>
                <w:sz w:val="16"/>
                <w:szCs w:val="16"/>
              </w:rPr>
              <w:t xml:space="preserve">. </w:t>
            </w:r>
            <w:proofErr w:type="spellStart"/>
            <w:r w:rsidRPr="002A11C1">
              <w:rPr>
                <w:sz w:val="16"/>
                <w:szCs w:val="16"/>
              </w:rPr>
              <w:t>Усть-Кинельский</w:t>
            </w:r>
            <w:proofErr w:type="spellEnd"/>
            <w:r w:rsidRPr="002A11C1">
              <w:rPr>
                <w:sz w:val="16"/>
                <w:szCs w:val="16"/>
              </w:rPr>
              <w:t>, ул. Спортивная, 5Г"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D0B912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58B56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338C9A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A5D08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3DAA0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B19AD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B8E66C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09A20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98E5AB" w14:textId="77777777"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9AF9AC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D18CFA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1A0DA3" w14:textId="77777777"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8A169B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9223D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756F07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3158C7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27A016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354501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A52F79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1B1564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106E66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682D6D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A3778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2C5F9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F5BE18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25769751" w14:textId="77777777" w:rsidTr="007140BE">
        <w:tc>
          <w:tcPr>
            <w:tcW w:w="527" w:type="dxa"/>
            <w:shd w:val="clear" w:color="auto" w:fill="auto"/>
            <w:vAlign w:val="center"/>
            <w:hideMark/>
          </w:tcPr>
          <w:p w14:paraId="39BDA0B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3ACC73E9" w14:textId="77777777"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50879825" w14:textId="77777777"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 xml:space="preserve">Проектирование и 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D033D2">
              <w:rPr>
                <w:sz w:val="16"/>
                <w:szCs w:val="16"/>
              </w:rPr>
              <w:t>г.о</w:t>
            </w:r>
            <w:proofErr w:type="spellEnd"/>
            <w:r w:rsidRPr="00D033D2">
              <w:rPr>
                <w:sz w:val="16"/>
                <w:szCs w:val="16"/>
              </w:rPr>
              <w:t xml:space="preserve">. </w:t>
            </w:r>
            <w:proofErr w:type="spellStart"/>
            <w:r w:rsidRPr="00D033D2">
              <w:rPr>
                <w:sz w:val="16"/>
                <w:szCs w:val="16"/>
              </w:rPr>
              <w:t>Кинель</w:t>
            </w:r>
            <w:proofErr w:type="spellEnd"/>
            <w:r w:rsidRPr="00D033D2">
              <w:rPr>
                <w:sz w:val="16"/>
                <w:szCs w:val="16"/>
              </w:rPr>
              <w:t xml:space="preserve">, </w:t>
            </w:r>
            <w:proofErr w:type="spellStart"/>
            <w:r w:rsidRPr="00D033D2">
              <w:rPr>
                <w:sz w:val="16"/>
                <w:szCs w:val="16"/>
              </w:rPr>
              <w:t>п.г.т</w:t>
            </w:r>
            <w:proofErr w:type="spellEnd"/>
            <w:r w:rsidRPr="00D033D2">
              <w:rPr>
                <w:sz w:val="16"/>
                <w:szCs w:val="16"/>
              </w:rPr>
              <w:t xml:space="preserve">. </w:t>
            </w:r>
            <w:proofErr w:type="spellStart"/>
            <w:r w:rsidRPr="00D033D2">
              <w:rPr>
                <w:sz w:val="16"/>
                <w:szCs w:val="16"/>
              </w:rPr>
              <w:t>Усть-Кинельский</w:t>
            </w:r>
            <w:proofErr w:type="spellEnd"/>
            <w:r w:rsidRPr="00D033D2">
              <w:rPr>
                <w:sz w:val="16"/>
                <w:szCs w:val="16"/>
              </w:rPr>
              <w:t>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E4AFDC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3B84C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60C77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0001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105A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624BC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101098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72E6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1CCFC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5C1C3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B4138E" w14:textId="77777777"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F2A71" w14:textId="77777777"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EC148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DD6DD1" w14:textId="77777777" w:rsidR="0014506A" w:rsidRPr="009F4450" w:rsidRDefault="00F509FC" w:rsidP="00E20D1F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300 055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CAC9C9" w14:textId="77777777"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  <w:p w14:paraId="63ABFC35" w14:textId="77777777"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</w:t>
            </w:r>
            <w:r w:rsidR="00F509FC">
              <w:rPr>
                <w:sz w:val="16"/>
                <w:szCs w:val="16"/>
              </w:rPr>
              <w:t>155</w:t>
            </w:r>
            <w:r w:rsidR="0014506A" w:rsidRPr="009F4450">
              <w:rPr>
                <w:sz w:val="16"/>
                <w:szCs w:val="16"/>
              </w:rPr>
              <w:t>,0</w:t>
            </w:r>
          </w:p>
          <w:p w14:paraId="57F77570" w14:textId="77777777"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B613103" w14:textId="77777777"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297 900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A22C6F" w14:textId="77777777" w:rsidR="0014506A" w:rsidRPr="009F4450" w:rsidRDefault="00B40799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146 7</w:t>
            </w:r>
            <w:r w:rsidR="00B74E5D">
              <w:rPr>
                <w:sz w:val="16"/>
                <w:szCs w:val="16"/>
              </w:rPr>
              <w:t>95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8F9130" w14:textId="77777777" w:rsidR="0014506A" w:rsidRPr="009F4450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B74E5D">
              <w:rPr>
                <w:sz w:val="16"/>
                <w:szCs w:val="16"/>
              </w:rPr>
              <w:t>60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C1C9BD" w14:textId="77777777" w:rsidR="0014506A" w:rsidRPr="009F4450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144 735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650F55" w14:textId="1789CEA2" w:rsidR="00F30E74" w:rsidRPr="00571078" w:rsidRDefault="00F30E74" w:rsidP="00F30E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0A0825" w14:textId="309CCAC9" w:rsidR="00F30E74" w:rsidRPr="00571078" w:rsidRDefault="00F30E74" w:rsidP="00F30E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E74C3C" w14:textId="77777777"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6456A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5C97F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B3D9B2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14:paraId="13BE175E" w14:textId="77777777" w:rsidTr="007140BE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14:paraId="5197B7F8" w14:textId="77777777"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79921D" w14:textId="16FCEC1D" w:rsidR="0014506A" w:rsidRPr="00AB2331" w:rsidRDefault="0014506A" w:rsidP="00E55ED1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2B6D17">
              <w:rPr>
                <w:b/>
                <w:bCs/>
                <w:color w:val="000000"/>
                <w:sz w:val="16"/>
                <w:szCs w:val="16"/>
              </w:rPr>
              <w:t> </w:t>
            </w:r>
            <w:r w:rsidR="00623C2B">
              <w:rPr>
                <w:b/>
                <w:bCs/>
                <w:color w:val="000000"/>
                <w:sz w:val="16"/>
                <w:szCs w:val="16"/>
              </w:rPr>
              <w:t>812</w:t>
            </w:r>
            <w:r w:rsidR="002B6D1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623C2B">
              <w:rPr>
                <w:b/>
                <w:bCs/>
                <w:color w:val="000000"/>
                <w:sz w:val="16"/>
                <w:szCs w:val="16"/>
              </w:rPr>
              <w:t>811</w:t>
            </w:r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623C2B">
              <w:rPr>
                <w:b/>
                <w:bCs/>
                <w:color w:val="000000"/>
                <w:sz w:val="16"/>
                <w:szCs w:val="16"/>
              </w:rPr>
              <w:t>3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E74764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AA8D89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4A22D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CE7748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C2E450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DBDC521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04453" w14:textId="77777777"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8A0CF9" w14:textId="77777777"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B20B114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363996" w14:textId="77777777"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4C09EF" w14:textId="77777777"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25D285" w14:textId="77777777"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09F0BE" w14:textId="77777777" w:rsidR="0014506A" w:rsidRPr="005B03C2" w:rsidRDefault="00F509FC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1 186 456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6553E2" w14:textId="77777777" w:rsidR="0014506A" w:rsidRPr="00571078" w:rsidRDefault="00F509FC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65 740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4FDB0C" w14:textId="77777777"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931BF2" w14:textId="77777777" w:rsidR="0014506A" w:rsidRPr="00571078" w:rsidRDefault="00B40799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380 </w:t>
            </w:r>
            <w:r w:rsidR="00B74E5D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75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A402C9" w14:textId="77777777" w:rsidR="0014506A" w:rsidRPr="00571078" w:rsidRDefault="00B40799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6469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0B93D6" w14:textId="77777777" w:rsidR="0014506A" w:rsidRPr="00571078" w:rsidRDefault="008E1C6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373 706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336923" w14:textId="39639A9A" w:rsidR="0014506A" w:rsidRPr="00571078" w:rsidRDefault="001B201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  <w:r w:rsidR="00616617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64,8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28DF" w14:textId="0F443B7B" w:rsidR="0014506A" w:rsidRPr="00571078" w:rsidRDefault="001B201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="000F6D08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64,8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0DE5F3" w14:textId="77777777" w:rsidR="0014506A" w:rsidRPr="00571078" w:rsidRDefault="006D3C4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25 000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3B8D8A" w14:textId="7DCCFE1D" w:rsidR="0014506A" w:rsidRPr="00A50C0C" w:rsidRDefault="00623C2B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</w:t>
            </w:r>
            <w:r w:rsidR="003C2CFD">
              <w:rPr>
                <w:b/>
                <w:sz w:val="16"/>
                <w:szCs w:val="16"/>
              </w:rPr>
              <w:t xml:space="preserve"> 7</w:t>
            </w:r>
            <w:r>
              <w:rPr>
                <w:b/>
                <w:sz w:val="16"/>
                <w:szCs w:val="16"/>
              </w:rPr>
              <w:t>69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B1E768" w14:textId="0D27E2D6" w:rsidR="0014506A" w:rsidRPr="00A50C0C" w:rsidRDefault="00623C2B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11 129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 w:rsidR="006D3C4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D077FC9" w14:textId="10289D77" w:rsidR="0014506A" w:rsidRPr="00A50C0C" w:rsidRDefault="00623C2B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68 639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9</w:t>
            </w:r>
          </w:p>
        </w:tc>
      </w:tr>
    </w:tbl>
    <w:p w14:paraId="7E93205A" w14:textId="77777777" w:rsidR="00B602DC" w:rsidRDefault="00B602DC" w:rsidP="00B602DC">
      <w:pPr>
        <w:rPr>
          <w:b/>
          <w:szCs w:val="28"/>
        </w:rPr>
      </w:pPr>
    </w:p>
    <w:p w14:paraId="6D4D072A" w14:textId="77777777"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proofErr w:type="spellStart"/>
      <w:r>
        <w:rPr>
          <w:sz w:val="24"/>
          <w:szCs w:val="28"/>
        </w:rPr>
        <w:t>УАиГ</w:t>
      </w:r>
      <w:proofErr w:type="spellEnd"/>
      <w:r>
        <w:rPr>
          <w:sz w:val="24"/>
          <w:szCs w:val="28"/>
        </w:rPr>
        <w:t xml:space="preserve"> – Управление архитектуры и градостроительства администрации городского округа Кинель Самарской области</w:t>
      </w:r>
      <w:r w:rsidR="00D96E2D">
        <w:rPr>
          <w:sz w:val="24"/>
          <w:szCs w:val="28"/>
        </w:rPr>
        <w:t>.</w:t>
      </w:r>
      <w:r w:rsidR="00381419">
        <w:rPr>
          <w:sz w:val="24"/>
          <w:szCs w:val="28"/>
        </w:rPr>
        <w:t>».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6A545" w14:textId="77777777" w:rsidR="007C6C4F" w:rsidRDefault="007C6C4F" w:rsidP="00F04F24">
      <w:r>
        <w:separator/>
      </w:r>
    </w:p>
  </w:endnote>
  <w:endnote w:type="continuationSeparator" w:id="0">
    <w:p w14:paraId="3C2BC7D5" w14:textId="77777777" w:rsidR="007C6C4F" w:rsidRDefault="007C6C4F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88705" w14:textId="77777777" w:rsidR="007C6C4F" w:rsidRDefault="007C6C4F" w:rsidP="00F04F24">
      <w:r>
        <w:separator/>
      </w:r>
    </w:p>
  </w:footnote>
  <w:footnote w:type="continuationSeparator" w:id="0">
    <w:p w14:paraId="3794D00C" w14:textId="77777777" w:rsidR="007C6C4F" w:rsidRDefault="007C6C4F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FCE"/>
    <w:rsid w:val="00002052"/>
    <w:rsid w:val="000022CD"/>
    <w:rsid w:val="000039AE"/>
    <w:rsid w:val="00005F8A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172B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858BF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6438"/>
    <w:rsid w:val="000D6507"/>
    <w:rsid w:val="000D71D7"/>
    <w:rsid w:val="000D76F2"/>
    <w:rsid w:val="000E266C"/>
    <w:rsid w:val="000E4048"/>
    <w:rsid w:val="000E76CA"/>
    <w:rsid w:val="000E78C6"/>
    <w:rsid w:val="000E7A63"/>
    <w:rsid w:val="000F04A2"/>
    <w:rsid w:val="000F0F0A"/>
    <w:rsid w:val="000F1BD3"/>
    <w:rsid w:val="000F32A5"/>
    <w:rsid w:val="000F4ED2"/>
    <w:rsid w:val="000F6B5B"/>
    <w:rsid w:val="000F6D08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142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01D"/>
    <w:rsid w:val="001A0EDE"/>
    <w:rsid w:val="001A245D"/>
    <w:rsid w:val="001A3532"/>
    <w:rsid w:val="001A3F73"/>
    <w:rsid w:val="001B07A5"/>
    <w:rsid w:val="001B2018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64FB"/>
    <w:rsid w:val="001D76DD"/>
    <w:rsid w:val="001D7EDB"/>
    <w:rsid w:val="001E2585"/>
    <w:rsid w:val="001E320E"/>
    <w:rsid w:val="001E428E"/>
    <w:rsid w:val="001E775B"/>
    <w:rsid w:val="001F0711"/>
    <w:rsid w:val="001F23E8"/>
    <w:rsid w:val="002002F4"/>
    <w:rsid w:val="002022A7"/>
    <w:rsid w:val="00202721"/>
    <w:rsid w:val="0020313C"/>
    <w:rsid w:val="002038C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6D17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3BDF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55075"/>
    <w:rsid w:val="003567B3"/>
    <w:rsid w:val="0036394D"/>
    <w:rsid w:val="00366594"/>
    <w:rsid w:val="0037093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1B77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0E6C"/>
    <w:rsid w:val="003B160E"/>
    <w:rsid w:val="003B3A89"/>
    <w:rsid w:val="003B4456"/>
    <w:rsid w:val="003B4E62"/>
    <w:rsid w:val="003C003B"/>
    <w:rsid w:val="003C2CFD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E7941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286C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15B3"/>
    <w:rsid w:val="00501AEC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1FFC"/>
    <w:rsid w:val="005C44D8"/>
    <w:rsid w:val="005C685F"/>
    <w:rsid w:val="005C695E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16617"/>
    <w:rsid w:val="006228F6"/>
    <w:rsid w:val="00622D74"/>
    <w:rsid w:val="00623851"/>
    <w:rsid w:val="00623C2B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874E4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3C4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140BE"/>
    <w:rsid w:val="007223E8"/>
    <w:rsid w:val="00725CA2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6C4F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5026"/>
    <w:rsid w:val="00807ADD"/>
    <w:rsid w:val="00810C0C"/>
    <w:rsid w:val="0081199B"/>
    <w:rsid w:val="00811CE7"/>
    <w:rsid w:val="00812F7E"/>
    <w:rsid w:val="00814266"/>
    <w:rsid w:val="00820006"/>
    <w:rsid w:val="008216F9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4AA8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4C94"/>
    <w:rsid w:val="008A6BB5"/>
    <w:rsid w:val="008A71E8"/>
    <w:rsid w:val="008C29FD"/>
    <w:rsid w:val="008C4C69"/>
    <w:rsid w:val="008D352E"/>
    <w:rsid w:val="008D40B5"/>
    <w:rsid w:val="008D4F68"/>
    <w:rsid w:val="008E075A"/>
    <w:rsid w:val="008E1C64"/>
    <w:rsid w:val="008E4287"/>
    <w:rsid w:val="008E4C19"/>
    <w:rsid w:val="008E55F5"/>
    <w:rsid w:val="008E6FA5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29FB"/>
    <w:rsid w:val="00924F84"/>
    <w:rsid w:val="0092545C"/>
    <w:rsid w:val="00925795"/>
    <w:rsid w:val="00926461"/>
    <w:rsid w:val="00927B29"/>
    <w:rsid w:val="009316EE"/>
    <w:rsid w:val="0093374A"/>
    <w:rsid w:val="00934EB6"/>
    <w:rsid w:val="00936107"/>
    <w:rsid w:val="00937ED9"/>
    <w:rsid w:val="00943725"/>
    <w:rsid w:val="00943AF2"/>
    <w:rsid w:val="0094409B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05A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14569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88F"/>
    <w:rsid w:val="00A96D95"/>
    <w:rsid w:val="00AA2622"/>
    <w:rsid w:val="00AA438F"/>
    <w:rsid w:val="00AA5F91"/>
    <w:rsid w:val="00AA6F0F"/>
    <w:rsid w:val="00AA7765"/>
    <w:rsid w:val="00AB0153"/>
    <w:rsid w:val="00AB154A"/>
    <w:rsid w:val="00AB2331"/>
    <w:rsid w:val="00AB2DD8"/>
    <w:rsid w:val="00AB5385"/>
    <w:rsid w:val="00AB5E1B"/>
    <w:rsid w:val="00AB61FC"/>
    <w:rsid w:val="00AC11BC"/>
    <w:rsid w:val="00AC1298"/>
    <w:rsid w:val="00AC2FCA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074"/>
    <w:rsid w:val="00B05DB1"/>
    <w:rsid w:val="00B05E14"/>
    <w:rsid w:val="00B067ED"/>
    <w:rsid w:val="00B136E1"/>
    <w:rsid w:val="00B20183"/>
    <w:rsid w:val="00B20407"/>
    <w:rsid w:val="00B2301D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0799"/>
    <w:rsid w:val="00B41184"/>
    <w:rsid w:val="00B44B7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4E5D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319E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3B02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5B2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16C"/>
    <w:rsid w:val="00CD1D0C"/>
    <w:rsid w:val="00CD7833"/>
    <w:rsid w:val="00CE0BF9"/>
    <w:rsid w:val="00CE1522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111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5680A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6E2D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6B8"/>
    <w:rsid w:val="00E12ACF"/>
    <w:rsid w:val="00E13252"/>
    <w:rsid w:val="00E20D1F"/>
    <w:rsid w:val="00E20FD5"/>
    <w:rsid w:val="00E2208F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3BC3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64A7"/>
    <w:rsid w:val="00E77BAB"/>
    <w:rsid w:val="00E8018F"/>
    <w:rsid w:val="00E812C3"/>
    <w:rsid w:val="00E82F52"/>
    <w:rsid w:val="00E840E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6E4C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0E74"/>
    <w:rsid w:val="00F322D4"/>
    <w:rsid w:val="00F348CB"/>
    <w:rsid w:val="00F36813"/>
    <w:rsid w:val="00F36CA1"/>
    <w:rsid w:val="00F40ABA"/>
    <w:rsid w:val="00F4199C"/>
    <w:rsid w:val="00F41ACE"/>
    <w:rsid w:val="00F41D34"/>
    <w:rsid w:val="00F46D9F"/>
    <w:rsid w:val="00F47AFD"/>
    <w:rsid w:val="00F50320"/>
    <w:rsid w:val="00F505E2"/>
    <w:rsid w:val="00F5068D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142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95A0A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  <w:rsid w:val="00FF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B7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7C021-B61E-4BB1-A9E7-27686F6A2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АДМИНИСТРАЦИИ.DOT</Template>
  <TotalTime>10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4</cp:revision>
  <cp:lastPrinted>2023-05-10T06:59:00Z</cp:lastPrinted>
  <dcterms:created xsi:type="dcterms:W3CDTF">2023-12-21T12:22:00Z</dcterms:created>
  <dcterms:modified xsi:type="dcterms:W3CDTF">2024-06-18T10:32:00Z</dcterms:modified>
</cp:coreProperties>
</file>